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D65FA" w14:textId="5262D645" w:rsidR="00951FF3" w:rsidRDefault="00951FF3" w:rsidP="00951F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#110Ad-Hoc-e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26682">
        <w:rPr>
          <w:b/>
          <w:i/>
          <w:noProof/>
          <w:sz w:val="28"/>
        </w:rPr>
        <w:t>1965</w:t>
      </w:r>
      <w:bookmarkStart w:id="0" w:name="_GoBack"/>
      <w:bookmarkEnd w:id="0"/>
    </w:p>
    <w:p w14:paraId="35F0D332" w14:textId="7FA1FE09" w:rsidR="00B97703" w:rsidRDefault="00951FF3" w:rsidP="00951FF3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0A5B2A9A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1" w:name="OLE_LINK57"/>
      <w:bookmarkStart w:id="2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31098279"/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AFId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parameter value in EES invocation of </w:t>
      </w:r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Nnef_UEId_Get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service</w:t>
      </w:r>
      <w:bookmarkEnd w:id="3"/>
    </w:p>
    <w:p w14:paraId="06BA196E" w14:textId="53BF3C1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AFId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parameter value in EES invocation of </w:t>
      </w:r>
      <w:proofErr w:type="spellStart"/>
      <w:r w:rsidR="003407B6" w:rsidRPr="00114106">
        <w:rPr>
          <w:rFonts w:ascii="Arial" w:hAnsi="Arial" w:cs="Arial"/>
          <w:b/>
          <w:bCs/>
          <w:sz w:val="22"/>
          <w:szCs w:val="22"/>
        </w:rPr>
        <w:t>Nnef_UEId_Get</w:t>
      </w:r>
      <w:proofErr w:type="spellEnd"/>
      <w:r w:rsidR="003407B6" w:rsidRPr="00114106">
        <w:rPr>
          <w:rFonts w:ascii="Arial" w:hAnsi="Arial" w:cs="Arial"/>
          <w:b/>
          <w:bCs/>
          <w:sz w:val="22"/>
          <w:szCs w:val="22"/>
        </w:rPr>
        <w:t xml:space="preserve"> service</w:t>
      </w:r>
    </w:p>
    <w:p w14:paraId="2C6E4D6E" w14:textId="05BB4CB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F94094" w:rsidRPr="00114106">
        <w:rPr>
          <w:rFonts w:ascii="Arial" w:hAnsi="Arial" w:cs="Arial"/>
          <w:b/>
          <w:bCs/>
          <w:sz w:val="22"/>
          <w:szCs w:val="22"/>
        </w:rPr>
        <w:t>n/a</w:t>
      </w:r>
    </w:p>
    <w:bookmarkEnd w:id="4"/>
    <w:bookmarkEnd w:id="5"/>
    <w:bookmarkEnd w:id="6"/>
    <w:p w14:paraId="1E9D3ED8" w14:textId="1782F369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F94094" w:rsidRPr="00114106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77777777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14106">
        <w:rPr>
          <w:rFonts w:ascii="Arial" w:hAnsi="Arial" w:cs="Arial"/>
          <w:b/>
          <w:sz w:val="22"/>
          <w:szCs w:val="22"/>
        </w:rPr>
        <w:t>Huawei to be SA3</w:t>
      </w:r>
      <w:bookmarkEnd w:id="7"/>
      <w:bookmarkEnd w:id="8"/>
      <w:bookmarkEnd w:id="9"/>
    </w:p>
    <w:p w14:paraId="2548326B" w14:textId="32EB517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65392A" w:rsidRPr="00114106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1B25313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SA2</w:t>
      </w:r>
    </w:p>
    <w:bookmarkEnd w:id="10"/>
    <w:bookmarkEnd w:id="11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4E94F6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  <w:r w:rsidRPr="00114106">
        <w:rPr>
          <w:rFonts w:ascii="Arial" w:hAnsi="Arial" w:cs="Arial"/>
          <w:bCs/>
        </w:rPr>
        <w:tab/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0E8FF5CF" w:rsidR="00B97703" w:rsidRPr="00114106" w:rsidRDefault="00820342" w:rsidP="0060451D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>SA3 thanks SA6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proofErr w:type="spellStart"/>
      <w:r w:rsidR="001D1947" w:rsidRPr="00114106">
        <w:rPr>
          <w:color w:val="000000" w:themeColor="text1"/>
        </w:rPr>
        <w:t>AFId</w:t>
      </w:r>
      <w:proofErr w:type="spellEnd"/>
      <w:r w:rsidR="001D1947" w:rsidRPr="00114106">
        <w:rPr>
          <w:color w:val="000000" w:themeColor="text1"/>
        </w:rPr>
        <w:t xml:space="preserve"> parameter value in EES invocation of </w:t>
      </w:r>
      <w:proofErr w:type="spellStart"/>
      <w:r w:rsidR="001D1947" w:rsidRPr="00114106">
        <w:rPr>
          <w:color w:val="000000" w:themeColor="text1"/>
        </w:rPr>
        <w:t>Nnef_UEId_Get</w:t>
      </w:r>
      <w:proofErr w:type="spellEnd"/>
      <w:r w:rsidR="001D1947" w:rsidRPr="00114106">
        <w:rPr>
          <w:color w:val="000000" w:themeColor="text1"/>
        </w:rPr>
        <w:t xml:space="preserve"> service. SA3 would like to reply that</w:t>
      </w:r>
      <w:r w:rsidR="001F2FAF">
        <w:rPr>
          <w:color w:val="000000" w:themeColor="text1"/>
        </w:rPr>
        <w:t xml:space="preserve"> </w:t>
      </w:r>
      <w:r w:rsidR="003703CC">
        <w:rPr>
          <w:color w:val="000000" w:themeColor="text1"/>
        </w:rPr>
        <w:t xml:space="preserve">EES </w:t>
      </w:r>
      <w:r w:rsidR="009936E1">
        <w:rPr>
          <w:color w:val="000000" w:themeColor="text1"/>
        </w:rPr>
        <w:t>can be assumed to be trusted</w:t>
      </w:r>
      <w:r w:rsidR="00ED3575">
        <w:rPr>
          <w:color w:val="000000" w:themeColor="text1"/>
        </w:rPr>
        <w:t xml:space="preserve"> </w:t>
      </w:r>
      <w:r w:rsidR="00ED3575">
        <w:rPr>
          <w:rFonts w:hint="eastAsia"/>
          <w:color w:val="000000" w:themeColor="text1"/>
          <w:lang w:eastAsia="zh-CN"/>
        </w:rPr>
        <w:t>by</w:t>
      </w:r>
      <w:r w:rsidR="00ED3575">
        <w:rPr>
          <w:color w:val="000000" w:themeColor="text1"/>
          <w:lang w:eastAsia="zh-CN"/>
        </w:rPr>
        <w:t xml:space="preserve"> EAS</w:t>
      </w:r>
      <w:r w:rsidR="009936E1">
        <w:rPr>
          <w:color w:val="000000" w:themeColor="text1"/>
        </w:rPr>
        <w:t>.</w:t>
      </w:r>
      <w:r w:rsidR="009F4E81">
        <w:rPr>
          <w:color w:val="000000" w:themeColor="text1"/>
        </w:rPr>
        <w:t xml:space="preserve"> </w:t>
      </w:r>
      <w:r w:rsidR="009936E1">
        <w:rPr>
          <w:color w:val="000000" w:themeColor="text1"/>
        </w:rPr>
        <w:t>Therefore,</w:t>
      </w:r>
      <w:r w:rsidR="0040074A" w:rsidRPr="00114106">
        <w:t xml:space="preserve"> SA3 </w:t>
      </w:r>
      <w:r w:rsidR="002D0884">
        <w:t>acknowledge</w:t>
      </w:r>
      <w:r w:rsidR="006F3DC4" w:rsidRPr="00114106">
        <w:t>s that</w:t>
      </w:r>
      <w:r w:rsidR="00061C1C" w:rsidRPr="00114106">
        <w:t xml:space="preserve"> </w:t>
      </w:r>
      <w:proofErr w:type="spellStart"/>
      <w:r w:rsidR="00061C1C" w:rsidRPr="00114106">
        <w:t>EASId</w:t>
      </w:r>
      <w:proofErr w:type="spellEnd"/>
      <w:r w:rsidR="006F3DC4" w:rsidRPr="00114106">
        <w:t xml:space="preserve"> </w:t>
      </w:r>
      <w:r w:rsidR="009936E1">
        <w:t>can</w:t>
      </w:r>
      <w:r w:rsidR="006F3DC4" w:rsidRPr="00114106">
        <w:t xml:space="preserve"> be used</w:t>
      </w:r>
      <w:r w:rsidR="00061C1C" w:rsidRPr="00114106">
        <w:t xml:space="preserve"> in the </w:t>
      </w:r>
      <w:proofErr w:type="spellStart"/>
      <w:r w:rsidR="00061C1C" w:rsidRPr="00114106">
        <w:t>Nnef_UEId_Get</w:t>
      </w:r>
      <w:proofErr w:type="spellEnd"/>
      <w:r w:rsidR="00061C1C" w:rsidRPr="00114106">
        <w:t xml:space="preserve"> service request.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60A37B8C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7E3B57" w:rsidRPr="00CE2C29">
        <w:rPr>
          <w:rFonts w:ascii="Arial" w:hAnsi="Arial" w:cs="Arial"/>
          <w:b/>
          <w:color w:val="000000" w:themeColor="text1"/>
        </w:rPr>
        <w:t>SA6:</w:t>
      </w:r>
    </w:p>
    <w:p w14:paraId="28F65EF1" w14:textId="2646A65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E3B57" w:rsidRPr="00CE2C29">
        <w:rPr>
          <w:rFonts w:ascii="Arial" w:hAnsi="Arial" w:cs="Arial"/>
          <w:color w:val="000000" w:themeColor="text1"/>
        </w:rPr>
        <w:t>SA6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70B36025" w14:textId="48AF13F8" w:rsidR="00D33624" w:rsidRPr="00114106" w:rsidRDefault="00D33624" w:rsidP="002F1940">
      <w:r w:rsidRPr="00114106">
        <w:t>SA3#111</w:t>
      </w:r>
      <w:r w:rsidRPr="00114106">
        <w:tab/>
      </w:r>
      <w:r w:rsidR="009C01E1" w:rsidRPr="00114106">
        <w:t>22 - 26 May 2023</w:t>
      </w:r>
      <w:r w:rsidR="009C01E1" w:rsidRPr="00114106">
        <w:tab/>
        <w:t xml:space="preserve">EU </w:t>
      </w:r>
      <w:r w:rsidR="009451D8" w:rsidRPr="00114106">
        <w:tab/>
        <w:t>Berlin</w:t>
      </w:r>
    </w:p>
    <w:p w14:paraId="7F9DE143" w14:textId="379EE839" w:rsidR="00354329" w:rsidRPr="00074D3C" w:rsidRDefault="00354329" w:rsidP="002F1940">
      <w:r w:rsidRPr="00114106">
        <w:t>SA3#112</w:t>
      </w:r>
      <w:r w:rsidRPr="00114106">
        <w:tab/>
        <w:t>14 - 18 August 2023</w:t>
      </w:r>
      <w:r w:rsidR="00630D19" w:rsidRPr="00114106">
        <w:t>EU</w:t>
      </w:r>
      <w:r w:rsidRPr="00114106">
        <w:t xml:space="preserve"> </w:t>
      </w:r>
      <w:r w:rsidRPr="00114106">
        <w:tab/>
        <w:t>Go</w:t>
      </w:r>
      <w:r w:rsidR="00630D19" w:rsidRPr="00114106">
        <w:t>teborg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D1B1D" w14:textId="77777777" w:rsidR="0088068C" w:rsidRDefault="0088068C">
      <w:pPr>
        <w:spacing w:after="0"/>
      </w:pPr>
      <w:r>
        <w:separator/>
      </w:r>
    </w:p>
  </w:endnote>
  <w:endnote w:type="continuationSeparator" w:id="0">
    <w:p w14:paraId="5F425235" w14:textId="77777777" w:rsidR="0088068C" w:rsidRDefault="008806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B1FD6" w14:textId="77777777" w:rsidR="0088068C" w:rsidRDefault="0088068C">
      <w:pPr>
        <w:spacing w:after="0"/>
      </w:pPr>
      <w:r>
        <w:separator/>
      </w:r>
    </w:p>
  </w:footnote>
  <w:footnote w:type="continuationSeparator" w:id="0">
    <w:p w14:paraId="0BC3D27E" w14:textId="77777777" w:rsidR="0088068C" w:rsidRDefault="008806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6D66"/>
    <w:rsid w:val="00061C1C"/>
    <w:rsid w:val="00074D3C"/>
    <w:rsid w:val="0009715B"/>
    <w:rsid w:val="000B21DF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763F"/>
    <w:rsid w:val="001D1947"/>
    <w:rsid w:val="001E061A"/>
    <w:rsid w:val="001F2FAF"/>
    <w:rsid w:val="00220060"/>
    <w:rsid w:val="00226381"/>
    <w:rsid w:val="002473B2"/>
    <w:rsid w:val="002869FE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83545"/>
    <w:rsid w:val="00392BB9"/>
    <w:rsid w:val="003B7601"/>
    <w:rsid w:val="003C06D2"/>
    <w:rsid w:val="003F5176"/>
    <w:rsid w:val="003F5E20"/>
    <w:rsid w:val="0040074A"/>
    <w:rsid w:val="004243D3"/>
    <w:rsid w:val="00433500"/>
    <w:rsid w:val="00433F71"/>
    <w:rsid w:val="0043559E"/>
    <w:rsid w:val="004402A8"/>
    <w:rsid w:val="00440D43"/>
    <w:rsid w:val="00457497"/>
    <w:rsid w:val="00470DF6"/>
    <w:rsid w:val="004A1215"/>
    <w:rsid w:val="004B2C4B"/>
    <w:rsid w:val="004C1A9F"/>
    <w:rsid w:val="004E3939"/>
    <w:rsid w:val="00511DF4"/>
    <w:rsid w:val="005174EB"/>
    <w:rsid w:val="00526DDD"/>
    <w:rsid w:val="00550204"/>
    <w:rsid w:val="0055156B"/>
    <w:rsid w:val="005B3E3E"/>
    <w:rsid w:val="0060451D"/>
    <w:rsid w:val="006052AD"/>
    <w:rsid w:val="00612B5F"/>
    <w:rsid w:val="00630D19"/>
    <w:rsid w:val="0065392A"/>
    <w:rsid w:val="006F3DC4"/>
    <w:rsid w:val="007245FD"/>
    <w:rsid w:val="0073766B"/>
    <w:rsid w:val="00747D8F"/>
    <w:rsid w:val="007603F2"/>
    <w:rsid w:val="00796B6D"/>
    <w:rsid w:val="007E3B57"/>
    <w:rsid w:val="007F1875"/>
    <w:rsid w:val="007F4F92"/>
    <w:rsid w:val="0080128A"/>
    <w:rsid w:val="00820342"/>
    <w:rsid w:val="008501F0"/>
    <w:rsid w:val="0088068C"/>
    <w:rsid w:val="00887F29"/>
    <w:rsid w:val="008D772F"/>
    <w:rsid w:val="00914CD1"/>
    <w:rsid w:val="00931BAD"/>
    <w:rsid w:val="00944F09"/>
    <w:rsid w:val="009451D8"/>
    <w:rsid w:val="00951FF3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14B3C"/>
    <w:rsid w:val="00A2087E"/>
    <w:rsid w:val="00A26682"/>
    <w:rsid w:val="00A70448"/>
    <w:rsid w:val="00AA4FF3"/>
    <w:rsid w:val="00AE1B3E"/>
    <w:rsid w:val="00B10B1E"/>
    <w:rsid w:val="00B35644"/>
    <w:rsid w:val="00B97703"/>
    <w:rsid w:val="00BA1F5E"/>
    <w:rsid w:val="00BA3D66"/>
    <w:rsid w:val="00BB06C5"/>
    <w:rsid w:val="00C04BE2"/>
    <w:rsid w:val="00C23E07"/>
    <w:rsid w:val="00C421FE"/>
    <w:rsid w:val="00C73C6D"/>
    <w:rsid w:val="00CE2186"/>
    <w:rsid w:val="00CE2C29"/>
    <w:rsid w:val="00CF6087"/>
    <w:rsid w:val="00D14BB6"/>
    <w:rsid w:val="00D33624"/>
    <w:rsid w:val="00D438D6"/>
    <w:rsid w:val="00D53AD6"/>
    <w:rsid w:val="00DC3CC8"/>
    <w:rsid w:val="00DE01CB"/>
    <w:rsid w:val="00E2241D"/>
    <w:rsid w:val="00E22B8E"/>
    <w:rsid w:val="00E273B7"/>
    <w:rsid w:val="00E452D1"/>
    <w:rsid w:val="00E6383E"/>
    <w:rsid w:val="00E937AB"/>
    <w:rsid w:val="00ED3575"/>
    <w:rsid w:val="00EF32ED"/>
    <w:rsid w:val="00F1255F"/>
    <w:rsid w:val="00F14E70"/>
    <w:rsid w:val="00F25496"/>
    <w:rsid w:val="00F30215"/>
    <w:rsid w:val="00F34616"/>
    <w:rsid w:val="00F43AB8"/>
    <w:rsid w:val="00F667CF"/>
    <w:rsid w:val="00F803BE"/>
    <w:rsid w:val="00F94094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69</cp:revision>
  <cp:lastPrinted>2002-04-23T07:10:00Z</cp:lastPrinted>
  <dcterms:created xsi:type="dcterms:W3CDTF">2023-02-09T16:51:00Z</dcterms:created>
  <dcterms:modified xsi:type="dcterms:W3CDTF">2023-04-10T08:25:00Z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(3)faWRh8hHStzAxJocB0a7kND791MW2TTyYSqYH0i4LM7mHbNNpS2oyi8i1X44Agt0Nl4QAKZk
5MIxWG/PWShF2ZQrUlsJ3uO4X9f1o2rAYzbh19uJh0r73MAD1OqvPxQUXZ3MUCl6lLm09GCN
WK7ATq6UrcR2GfM714Gytj3a+t220nFxtFW66aP19szPl4j+f87XyZr+M2cnWcDEFaW32kj9
Sjk0KQH0gncTEuQtTT</vt:lpwstr>
  </property>
  <property fmtid="{D5CDD505-2E9C-101B-9397-08002B2CF9AE}" pid="3" name="_2015_ms_pID_7253431">
    <vt:lpwstr>LJ0xiC1FaNQ/WmI5kAAGyRQ6x1OnbfV45ei6Bj3+jbdNhmNF0xnJo+
x5tQlkwx+1qAXlIEPun5Z4kr4+nFwEsk9HLd5BUt5gzWpxzcxvIK/n8rWjay2gvVz5lC+20i
jg9VBrGTMTk5+xORvut6tJr/X+dSzRnDTJesxjpjKfsC3BwzQSSZS0hjWgQXvgBesr4IKF2U
CdKxTQPZMqnEFQedNu1r8535Mu3VhSZ6tWoo</vt:lpwstr>
  </property>
  <property fmtid="{D5CDD505-2E9C-101B-9397-08002B2CF9AE}" pid="4" name="_2015_ms_pID_7253432">
    <vt:lpwstr>LBMGN3Rgap9Me/jmEnVlKvs=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1681110212</vt:lpwstr>
  </property>
</Properties>
</file>